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Nicholas at STONE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He made his Will.  (Plomer p.453)</w:t>
      </w:r>
    </w:p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73EFE" w:rsidRDefault="00373EFE" w:rsidP="00373EF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373E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FE" w:rsidRDefault="00373EFE" w:rsidP="00E71FC3">
      <w:pPr>
        <w:spacing w:after="0" w:line="240" w:lineRule="auto"/>
      </w:pPr>
      <w:r>
        <w:separator/>
      </w:r>
    </w:p>
  </w:endnote>
  <w:endnote w:type="continuationSeparator" w:id="0">
    <w:p w:rsidR="00373EFE" w:rsidRDefault="00373E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FE" w:rsidRDefault="00373EFE" w:rsidP="00E71FC3">
      <w:pPr>
        <w:spacing w:after="0" w:line="240" w:lineRule="auto"/>
      </w:pPr>
      <w:r>
        <w:separator/>
      </w:r>
    </w:p>
  </w:footnote>
  <w:footnote w:type="continuationSeparator" w:id="0">
    <w:p w:rsidR="00373EFE" w:rsidRDefault="00373E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EFE"/>
    <w:rsid w:val="001A7C09"/>
    <w:rsid w:val="00373EF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840A86-B629-4666-9A6E-89ADFAFAE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2017-06-05T15:23:00Z</dcterms:created>
  <dcterms:modified xsi:type="dcterms:W3CDTF">2017-06-05T15:24:00Z</dcterms:modified>
</cp:coreProperties>
</file>